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CC3A7" w14:textId="423D4159" w:rsidR="004A7975" w:rsidRDefault="00B068DB">
      <w:r>
        <w:rPr>
          <w:noProof/>
        </w:rPr>
        <mc:AlternateContent>
          <mc:Choice Requires="wps">
            <w:drawing>
              <wp:anchor distT="0" distB="0" distL="114300" distR="114300" simplePos="0" relativeHeight="251658240" behindDoc="0" locked="0" layoutInCell="0" allowOverlap="1" wp14:anchorId="2DEACA3E" wp14:editId="43B2ED0F">
                <wp:simplePos x="0" y="0"/>
                <wp:positionH relativeFrom="column">
                  <wp:posOffset>3979545</wp:posOffset>
                </wp:positionH>
                <wp:positionV relativeFrom="paragraph">
                  <wp:posOffset>8145145</wp:posOffset>
                </wp:positionV>
                <wp:extent cx="2895600" cy="179451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794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5B049C" w14:textId="77777777" w:rsidR="004A7975" w:rsidRDefault="004A7975">
                            <w:pPr>
                              <w:pStyle w:val="berschrift1"/>
                            </w:pPr>
                            <w:r>
                              <w:t>Insert Text/Graphics here</w:t>
                            </w:r>
                          </w:p>
                          <w:p w14:paraId="2BCCB3D5" w14:textId="77777777" w:rsidR="004A7975" w:rsidRDefault="004A7975"/>
                          <w:p w14:paraId="671BC014" w14:textId="77777777" w:rsidR="004A7975" w:rsidRDefault="004A7975">
                            <w:r>
                              <w:t>Upon completion of applying text/artwork in this area, you can delete the outline of this card by selecting any area on the document (outside this printable area) (square “handles” should appear in all four corners) and deleting it by using the delete key on keyboard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EACA3E" id="_x0000_t202" coordsize="21600,21600" o:spt="202" path="m,l,21600r21600,l21600,xe">
                <v:stroke joinstyle="miter"/>
                <v:path gradientshapeok="t" o:connecttype="rect"/>
              </v:shapetype>
              <v:shape id="Text Box 3" o:spid="_x0000_s1026" type="#_x0000_t202" style="position:absolute;margin-left:313.35pt;margin-top:641.35pt;width:228pt;height:141.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" o:allowincell="f" stroked="f">
                <v:textbox>
                  <w:txbxContent>
                    <w:p w14:paraId="515B049C" w14:textId="77777777" w:rsidR="004A7975" w:rsidRDefault="004A7975">
                      <w:pPr>
                        <w:pStyle w:val="berschrift1"/>
                      </w:pPr>
                      <w:r>
                        <w:t>Insert Text/Graphics here</w:t>
                      </w:r>
                    </w:p>
                    <w:p w14:paraId="2BCCB3D5" w14:textId="77777777" w:rsidR="004A7975" w:rsidRDefault="004A7975"/>
                    <w:p w14:paraId="671BC014" w14:textId="77777777" w:rsidR="004A7975" w:rsidRDefault="004A7975">
                      <w:r>
                        <w:t>Upon completion of applying text/artwork in this area, you can delete the outline of this card by selecting any area on the document (outside this printable area) (square “handles” should appear in all four corners) and deleting it by using the delete key on keyboard</w:t>
                      </w:r>
                    </w:p>
                  </w:txbxContent>
                </v:textbox>
              </v:shape>
            </w:pict>
          </mc:Fallback>
        </mc:AlternateContent>
      </w:r>
      <w:r>
        <w:rPr>
          <w:noProof/>
        </w:rPr>
        <mc:AlternateContent>
          <mc:Choice Requires="wps">
            <w:drawing>
              <wp:anchor distT="0" distB="0" distL="114300" distR="114300" simplePos="0" relativeHeight="251657216" behindDoc="0" locked="0" layoutInCell="0" allowOverlap="1" wp14:anchorId="235D6792" wp14:editId="4231A836">
                <wp:simplePos x="0" y="0"/>
                <wp:positionH relativeFrom="column">
                  <wp:posOffset>677545</wp:posOffset>
                </wp:positionH>
                <wp:positionV relativeFrom="paragraph">
                  <wp:posOffset>8145145</wp:posOffset>
                </wp:positionV>
                <wp:extent cx="2895600" cy="179451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794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A63A8D" w14:textId="77777777" w:rsidR="004A7975" w:rsidRDefault="004A7975">
                            <w:pPr>
                              <w:pStyle w:val="berschrift1"/>
                            </w:pPr>
                            <w:r>
                              <w:t>Insert Text/Graphics here</w:t>
                            </w:r>
                          </w:p>
                          <w:p w14:paraId="6D2137D8" w14:textId="77777777" w:rsidR="004A7975" w:rsidRDefault="004A7975"/>
                          <w:p w14:paraId="2E6846CA" w14:textId="77777777" w:rsidR="004A7975" w:rsidRDefault="004A7975">
                            <w:r>
                              <w:t>Upon completion of applying text/artwork in this area, you can delete the outline of this card by selecting any area on the document (outside this printable area) (square “handles” should appear in all four corners) and deleting it by using the delete</w:t>
                            </w:r>
                          </w:p>
                          <w:p w14:paraId="71708DD2" w14:textId="77777777" w:rsidR="004A7975" w:rsidRDefault="004A7975">
                            <w:r>
                              <w:t>Key on keyboard.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5D6792" id="Text Box 2" o:spid="_x0000_s1027" type="#_x0000_t202" style="position:absolute;margin-left:53.35pt;margin-top:641.35pt;width:228pt;height:141.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" o:allowincell="f" stroked="f">
                <v:textbox>
                  <w:txbxContent>
                    <w:p w14:paraId="7DA63A8D" w14:textId="77777777" w:rsidR="004A7975" w:rsidRDefault="004A7975">
                      <w:pPr>
                        <w:pStyle w:val="berschrift1"/>
                      </w:pPr>
                      <w:r>
                        <w:t>Insert Text/Graphics here</w:t>
                      </w:r>
                    </w:p>
                    <w:p w14:paraId="6D2137D8" w14:textId="77777777" w:rsidR="004A7975" w:rsidRDefault="004A7975"/>
                    <w:p w14:paraId="2E6846CA" w14:textId="77777777" w:rsidR="004A7975" w:rsidRDefault="004A7975">
                      <w:r>
                        <w:t>Upon completion of applying text/artwork in this area, you can delete the outline of this card by selecting any area on the document (outside this printable area) (square “handles” should appear in all four corners) and deleting it by using the delete</w:t>
                      </w:r>
                    </w:p>
                    <w:p w14:paraId="71708DD2" w14:textId="77777777" w:rsidR="004A7975" w:rsidRDefault="004A7975">
                      <w:r>
                        <w:t>Key on keyboard.</w:t>
                      </w:r>
                    </w:p>
                  </w:txbxContent>
                </v:textbox>
              </v:shape>
            </w:pict>
          </mc:Fallback>
        </mc:AlternateContent>
      </w:r>
      <w:r>
        <w:rPr>
          <w:noProof/>
        </w:rPr>
        <w:drawing>
          <wp:inline distT="0" distB="0" distL="0" distR="0" wp14:anchorId="49D3062C" wp14:editId="62CC7BED">
            <wp:extent cx="7556500" cy="1069340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56500" cy="10693400"/>
                    </a:xfrm>
                    <a:prstGeom prst="rect">
                      <a:avLst/>
                    </a:prstGeom>
                    <a:noFill/>
                    <a:ln>
                      <a:noFill/>
                    </a:ln>
                  </pic:spPr>
                </pic:pic>
              </a:graphicData>
            </a:graphic>
          </wp:inline>
        </w:drawing>
      </w:r>
    </w:p>
    <w:sectPr w:rsidR="004A7975">
      <w:pgSz w:w="11894" w:h="16834"/>
      <w:pgMar w:top="0" w:right="0" w:bottom="0" w:left="0"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110409"/>
    <w:lvl w:ilvl="0">
      <w:start w:val="1"/>
      <w:numFmt w:val="decimal"/>
      <w:lvlText w:val="%1)"/>
      <w:lvlJc w:val="left"/>
      <w:pPr>
        <w:tabs>
          <w:tab w:val="num" w:pos="360"/>
        </w:tabs>
        <w:ind w:left="36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DB"/>
    <w:rsid w:val="004A7975"/>
    <w:rsid w:val="008A5EA1"/>
    <w:rsid w:val="00B068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33D181E"/>
  <w15:chartTrackingRefBased/>
  <w15:docId w15:val="{3549D3FF-C037-4360-8008-1B1B69D99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lang w:val="en-US" w:eastAsia="en-US"/>
    </w:rPr>
  </w:style>
  <w:style w:type="paragraph" w:styleId="berschrift1">
    <w:name w:val="heading 1"/>
    <w:basedOn w:val="Standard"/>
    <w:next w:val="Standard"/>
    <w:qFormat/>
    <w:pPr>
      <w:keepNext/>
      <w:outlineLvl w:val="0"/>
    </w:pPr>
    <w:rPr>
      <w:rFonts w:ascii="Times New Roman" w:hAnsi="Times New Roman"/>
      <w:b/>
      <w:sz w:val="28"/>
    </w:rPr>
  </w:style>
  <w:style w:type="character" w:default="1" w:styleId="Absatz-Standardschriftart">
    <w:name w:val="Default Paragraph Font"/>
    <w:semiHidden/>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pPr>
      <w:jc w:val="center"/>
    </w:pPr>
    <w:rPr>
      <w:b/>
      <w:sz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G:\&#214;ffentlich\Marketing\Produkte\Xerox\Xerox%20Application\Kartensysteme\DocuCard_Sortiment\Druckvorlage\A4_2up_Membership_ValuePeel.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A4_2up_Membership_ValuePeel.dot</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Instructions for Using DocuCard Templates</vt:lpstr>
    </vt:vector>
  </TitlesOfParts>
  <Company>Blue Moon Communications</Company>
  <LinksUpToDate>false</LinksUpToDate>
  <CharactersWithSpaces>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for Using DocuCard Templates</dc:title>
  <dc:subject/>
  <dc:creator>Sajovitz, Benjamin (DE KO)</dc:creator>
  <cp:keywords/>
  <cp:lastModifiedBy>Sajovitz, Benjamin</cp:lastModifiedBy>
  <cp:revision>1</cp:revision>
  <cp:lastPrinted>2000-08-02T09:20:00Z</cp:lastPrinted>
  <dcterms:created xsi:type="dcterms:W3CDTF">2025-10-24T08:16:00Z</dcterms:created>
  <dcterms:modified xsi:type="dcterms:W3CDTF">2025-10-24T08:17:00Z</dcterms:modified>
</cp:coreProperties>
</file>